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1D0" w:rsidRPr="00D625DB" w:rsidRDefault="004851D0" w:rsidP="00D625DB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РОССИЙСКАЯ ФЕДЕ</w:t>
      </w:r>
      <w:r>
        <w:rPr>
          <w:b/>
          <w:bCs/>
          <w:sz w:val="28"/>
          <w:szCs w:val="28"/>
        </w:rPr>
        <w:t>Р</w:t>
      </w:r>
      <w:r w:rsidRPr="00D625DB">
        <w:rPr>
          <w:b/>
          <w:bCs/>
          <w:sz w:val="28"/>
          <w:szCs w:val="28"/>
        </w:rPr>
        <w:t>АЦИЯ</w:t>
      </w:r>
    </w:p>
    <w:p w:rsidR="004851D0" w:rsidRDefault="004851D0" w:rsidP="00F77E26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АДМИНИСТРАЦИЯ УНЕЧСКОГО РАЙОНА БРЯНСКОЙ ОБЛАСТИ</w:t>
      </w:r>
    </w:p>
    <w:p w:rsidR="004851D0" w:rsidRPr="00F77E26" w:rsidRDefault="004851D0" w:rsidP="00F77E26">
      <w:pPr>
        <w:jc w:val="center"/>
        <w:rPr>
          <w:b/>
          <w:bCs/>
          <w:sz w:val="28"/>
          <w:szCs w:val="28"/>
        </w:rPr>
      </w:pPr>
    </w:p>
    <w:p w:rsidR="004851D0" w:rsidRPr="0083750D" w:rsidRDefault="004851D0" w:rsidP="00D625DB">
      <w:pPr>
        <w:jc w:val="center"/>
        <w:rPr>
          <w:b/>
          <w:bCs/>
          <w:sz w:val="34"/>
          <w:szCs w:val="34"/>
        </w:rPr>
      </w:pPr>
      <w:r w:rsidRPr="0083750D">
        <w:rPr>
          <w:b/>
          <w:bCs/>
          <w:sz w:val="34"/>
          <w:szCs w:val="34"/>
        </w:rPr>
        <w:t>ПОСТАНОВЛЕНИЕ</w:t>
      </w:r>
    </w:p>
    <w:p w:rsidR="004851D0" w:rsidRDefault="004851D0" w:rsidP="00D625DB">
      <w:pPr>
        <w:rPr>
          <w:b/>
          <w:bCs/>
          <w:sz w:val="28"/>
          <w:szCs w:val="28"/>
        </w:rPr>
      </w:pPr>
    </w:p>
    <w:p w:rsidR="004851D0" w:rsidRPr="0083750D" w:rsidRDefault="004851D0" w:rsidP="00D625DB">
      <w:r w:rsidRPr="0083750D">
        <w:t xml:space="preserve">От </w:t>
      </w:r>
      <w:r>
        <w:t>24.10.2022   № 303</w:t>
      </w:r>
    </w:p>
    <w:p w:rsidR="004851D0" w:rsidRDefault="004851D0" w:rsidP="00D625DB">
      <w:pPr>
        <w:rPr>
          <w:sz w:val="22"/>
          <w:szCs w:val="22"/>
        </w:rPr>
      </w:pPr>
      <w:r>
        <w:rPr>
          <w:sz w:val="22"/>
          <w:szCs w:val="22"/>
        </w:rPr>
        <w:t>г. Унеча Брянской области</w:t>
      </w:r>
    </w:p>
    <w:p w:rsidR="004851D0" w:rsidRDefault="004851D0" w:rsidP="00D625DB">
      <w:pPr>
        <w:rPr>
          <w:sz w:val="22"/>
          <w:szCs w:val="22"/>
        </w:rPr>
      </w:pPr>
    </w:p>
    <w:p w:rsidR="004851D0" w:rsidRPr="0083750D" w:rsidRDefault="004851D0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Pr="0083750D">
        <w:rPr>
          <w:sz w:val="26"/>
          <w:szCs w:val="26"/>
        </w:rPr>
        <w:t xml:space="preserve">изменений </w:t>
      </w:r>
      <w:r>
        <w:rPr>
          <w:sz w:val="26"/>
          <w:szCs w:val="26"/>
        </w:rPr>
        <w:t xml:space="preserve"> в постановление</w:t>
      </w:r>
    </w:p>
    <w:p w:rsidR="004851D0" w:rsidRPr="0083750D" w:rsidRDefault="004851D0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администрации Унечского </w:t>
      </w:r>
      <w:r w:rsidRPr="0083750D">
        <w:rPr>
          <w:sz w:val="26"/>
          <w:szCs w:val="26"/>
        </w:rPr>
        <w:t>района</w:t>
      </w:r>
      <w:r>
        <w:rPr>
          <w:sz w:val="26"/>
          <w:szCs w:val="26"/>
        </w:rPr>
        <w:t xml:space="preserve"> </w:t>
      </w:r>
      <w:r w:rsidRPr="0083750D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83750D">
        <w:rPr>
          <w:sz w:val="26"/>
          <w:szCs w:val="26"/>
        </w:rPr>
        <w:t>20.12.2010</w:t>
      </w:r>
    </w:p>
    <w:p w:rsidR="004851D0" w:rsidRPr="0083750D" w:rsidRDefault="004851D0" w:rsidP="00D625DB">
      <w:pPr>
        <w:rPr>
          <w:sz w:val="26"/>
          <w:szCs w:val="26"/>
        </w:rPr>
      </w:pPr>
      <w:r w:rsidRPr="0083750D">
        <w:rPr>
          <w:sz w:val="26"/>
          <w:szCs w:val="26"/>
        </w:rPr>
        <w:t>№213</w:t>
      </w:r>
    </w:p>
    <w:p w:rsidR="004851D0" w:rsidRDefault="004851D0" w:rsidP="00D625DB">
      <w:pPr>
        <w:rPr>
          <w:sz w:val="28"/>
          <w:szCs w:val="28"/>
        </w:rPr>
      </w:pPr>
    </w:p>
    <w:p w:rsidR="004851D0" w:rsidRPr="00D625DB" w:rsidRDefault="004851D0" w:rsidP="00D625DB">
      <w:pPr>
        <w:rPr>
          <w:sz w:val="28"/>
          <w:szCs w:val="28"/>
        </w:rPr>
      </w:pPr>
    </w:p>
    <w:p w:rsidR="004851D0" w:rsidRDefault="004851D0" w:rsidP="00DE3620">
      <w:pPr>
        <w:jc w:val="both"/>
      </w:pPr>
      <w:r>
        <w:t>Руководствуясь статьей 144 Трудового кодекса Российской Федерации, постановлением администрации района от 06.10.2022г. № 275 «Об индексации заработной платы работников муниципальных учреждений Унечского района с 1 октября 2022 года»</w:t>
      </w:r>
    </w:p>
    <w:p w:rsidR="004851D0" w:rsidRDefault="004851D0" w:rsidP="00DE3620">
      <w:pPr>
        <w:jc w:val="both"/>
      </w:pPr>
    </w:p>
    <w:p w:rsidR="004851D0" w:rsidRPr="0083750D" w:rsidRDefault="004851D0" w:rsidP="00F77E26">
      <w:pPr>
        <w:ind w:left="-567" w:firstLine="567"/>
        <w:jc w:val="both"/>
        <w:rPr>
          <w:sz w:val="26"/>
          <w:szCs w:val="26"/>
        </w:rPr>
      </w:pPr>
      <w:r w:rsidRPr="0083750D">
        <w:rPr>
          <w:sz w:val="26"/>
          <w:szCs w:val="26"/>
        </w:rPr>
        <w:t>ПОСТАНОВЛЯЮ:</w:t>
      </w:r>
    </w:p>
    <w:p w:rsidR="004851D0" w:rsidRDefault="004851D0" w:rsidP="00DE3620">
      <w:pPr>
        <w:jc w:val="both"/>
      </w:pPr>
    </w:p>
    <w:p w:rsidR="004851D0" w:rsidRPr="0083750D" w:rsidRDefault="004851D0" w:rsidP="00803A76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1. Внести </w:t>
      </w:r>
      <w:r>
        <w:rPr>
          <w:sz w:val="26"/>
          <w:szCs w:val="26"/>
        </w:rPr>
        <w:t xml:space="preserve">в </w:t>
      </w:r>
      <w:r w:rsidRPr="0083750D">
        <w:rPr>
          <w:sz w:val="26"/>
          <w:szCs w:val="26"/>
        </w:rPr>
        <w:t xml:space="preserve">постановление администрации </w:t>
      </w:r>
      <w:r>
        <w:rPr>
          <w:sz w:val="26"/>
          <w:szCs w:val="26"/>
        </w:rPr>
        <w:t xml:space="preserve">Унечского </w:t>
      </w:r>
      <w:r w:rsidRPr="0083750D">
        <w:rPr>
          <w:sz w:val="26"/>
          <w:szCs w:val="26"/>
        </w:rPr>
        <w:t>района «Об утверждении Положения о новой системе оплаты труда работников муниципального учреждения «Многофункциональный центр предоставления государственных и муницип</w:t>
      </w:r>
      <w:r>
        <w:rPr>
          <w:sz w:val="26"/>
          <w:szCs w:val="26"/>
        </w:rPr>
        <w:t xml:space="preserve">альных услуг в Унечском районе» </w:t>
      </w:r>
      <w:r w:rsidRPr="00E12A45">
        <w:rPr>
          <w:sz w:val="26"/>
          <w:szCs w:val="26"/>
        </w:rPr>
        <w:t>от 20.12.2010 №213</w:t>
      </w:r>
      <w:r>
        <w:rPr>
          <w:sz w:val="26"/>
          <w:szCs w:val="26"/>
        </w:rPr>
        <w:t xml:space="preserve"> (в редакции постановлений администрации Унечского района</w:t>
      </w:r>
      <w:r w:rsidRPr="00803A76">
        <w:rPr>
          <w:sz w:val="26"/>
          <w:szCs w:val="26"/>
        </w:rPr>
        <w:t xml:space="preserve"> от 06.02.2018 г. №</w:t>
      </w:r>
      <w:r>
        <w:rPr>
          <w:sz w:val="26"/>
          <w:szCs w:val="26"/>
        </w:rPr>
        <w:t>19,</w:t>
      </w:r>
      <w:r w:rsidRPr="00803A76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803A76">
        <w:rPr>
          <w:sz w:val="26"/>
          <w:szCs w:val="26"/>
        </w:rPr>
        <w:t>т 22.10.2019 г. № 291</w:t>
      </w:r>
      <w:r>
        <w:rPr>
          <w:sz w:val="26"/>
          <w:szCs w:val="26"/>
        </w:rPr>
        <w:t xml:space="preserve"> и от 27.10.2020 №386</w:t>
      </w:r>
      <w:r w:rsidRPr="00803A76">
        <w:rPr>
          <w:sz w:val="26"/>
          <w:szCs w:val="26"/>
        </w:rPr>
        <w:t>)</w:t>
      </w:r>
      <w:r>
        <w:rPr>
          <w:sz w:val="26"/>
          <w:szCs w:val="26"/>
        </w:rPr>
        <w:t xml:space="preserve"> следующие изменения: </w:t>
      </w:r>
    </w:p>
    <w:p w:rsidR="004851D0" w:rsidRPr="0083750D" w:rsidRDefault="004851D0" w:rsidP="007D521C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 1.1. В разделе 3. Размеры окладов по должностям (профессиям) работников учреждения пункты 3.1., 3.2., 3.3., 3.4. изложить в новой редакции:</w:t>
      </w:r>
    </w:p>
    <w:p w:rsidR="004851D0" w:rsidRPr="0083750D" w:rsidRDefault="004851D0" w:rsidP="00D625DB">
      <w:pPr>
        <w:pStyle w:val="BodyTextIndent2"/>
        <w:ind w:firstLine="0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Пункт «</w:t>
      </w:r>
      <w:r w:rsidRPr="0083750D">
        <w:rPr>
          <w:sz w:val="26"/>
          <w:szCs w:val="26"/>
        </w:rPr>
        <w:t>3.1. Размеры окладов работников учреждения, осуществляющих предоставление государственных и муниципальных услуг,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Pr="0083750D">
        <w:rPr>
          <w:sz w:val="26"/>
          <w:szCs w:val="26"/>
        </w:rPr>
        <w:t>:</w:t>
      </w:r>
    </w:p>
    <w:p w:rsidR="004851D0" w:rsidRDefault="004851D0" w:rsidP="00D625D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0"/>
        <w:gridCol w:w="1843"/>
      </w:tblGrid>
      <w:tr w:rsidR="004851D0">
        <w:trPr>
          <w:trHeight w:val="404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F77E26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4851D0">
        <w:trPr>
          <w:trHeight w:val="19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2</w:t>
            </w:r>
          </w:p>
        </w:tc>
      </w:tr>
      <w:tr w:rsidR="004851D0">
        <w:trPr>
          <w:trHeight w:val="593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Должности, отнесенные к профессиональной квалификационной группе «Должности специалистов второго уровня, осуществляющих предоставление услуг»</w:t>
            </w:r>
          </w:p>
        </w:tc>
      </w:tr>
      <w:tr w:rsidR="004851D0">
        <w:trPr>
          <w:trHeight w:val="270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4851D0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Специалист по социальной работе: </w:t>
            </w:r>
          </w:p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3958</w:t>
            </w:r>
          </w:p>
        </w:tc>
      </w:tr>
      <w:tr w:rsidR="004851D0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1 года или высшее профессиональное образование и стаж работы в должности специалиста по социальной работе не менее 2 лет или среднее профессиональное образование (по профилю) и стаж </w:t>
            </w:r>
            <w:r>
              <w:rPr>
                <w:sz w:val="26"/>
                <w:szCs w:val="26"/>
              </w:rPr>
              <w:t xml:space="preserve">работы в должности специалиста </w:t>
            </w:r>
            <w:r w:rsidRPr="00F77E26">
              <w:rPr>
                <w:sz w:val="26"/>
                <w:szCs w:val="26"/>
              </w:rPr>
              <w:t xml:space="preserve">по социальной работе не менее 3 лет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4345</w:t>
            </w:r>
          </w:p>
        </w:tc>
      </w:tr>
      <w:tr w:rsidR="004851D0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2 лет или высшее профессиональное образование и стаж работы в должности специалиста по социальной работе не менее 4 лет или среднее профессиональное образование (по профилю) и стаж работы в должности специалиста по социальной работе не менее 5 лет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4768</w:t>
            </w:r>
          </w:p>
        </w:tc>
      </w:tr>
      <w:tr w:rsidR="004851D0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лет                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5221</w:t>
            </w:r>
          </w:p>
        </w:tc>
      </w:tr>
      <w:tr w:rsidR="004851D0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5 лет или высшее профессиональное образование и стаж работы в должности специалиста по социальной работе не менее 7 лет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5642</w:t>
            </w:r>
          </w:p>
        </w:tc>
      </w:tr>
      <w:tr w:rsidR="004851D0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профилю), стаж работы в должности специалиста по социальной работе не менее 5 лет и наличие научно-методических разработок по профилю работы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F77E26" w:rsidRDefault="004851D0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6096</w:t>
            </w:r>
          </w:p>
        </w:tc>
      </w:tr>
    </w:tbl>
    <w:p w:rsidR="004851D0" w:rsidRDefault="004851D0" w:rsidP="00D625DB">
      <w:pPr>
        <w:rPr>
          <w:sz w:val="28"/>
          <w:szCs w:val="28"/>
        </w:rPr>
      </w:pPr>
    </w:p>
    <w:p w:rsidR="004851D0" w:rsidRPr="0083750D" w:rsidRDefault="004851D0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Пункт «</w:t>
      </w:r>
      <w:r w:rsidRPr="0083750D">
        <w:rPr>
          <w:sz w:val="26"/>
          <w:szCs w:val="26"/>
        </w:rPr>
        <w:t>3.2. Размеры окладов работников учреждения, занимающих должности служащих (специалистов муниципального учреждения), за исключением работников, указанных в пункте 3.1</w:t>
      </w:r>
      <w:r w:rsidRPr="0083750D">
        <w:rPr>
          <w:i/>
          <w:iCs/>
          <w:sz w:val="26"/>
          <w:szCs w:val="26"/>
        </w:rPr>
        <w:t xml:space="preserve">, </w:t>
      </w:r>
      <w:r w:rsidRPr="0083750D">
        <w:rPr>
          <w:sz w:val="26"/>
          <w:szCs w:val="26"/>
        </w:rPr>
        <w:t>настоящего Положения,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Pr="0083750D">
        <w:rPr>
          <w:sz w:val="26"/>
          <w:szCs w:val="26"/>
        </w:rPr>
        <w:t xml:space="preserve">: </w:t>
      </w:r>
    </w:p>
    <w:p w:rsidR="004851D0" w:rsidRPr="0083750D" w:rsidRDefault="004851D0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76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3"/>
        <w:gridCol w:w="1843"/>
      </w:tblGrid>
      <w:tr w:rsidR="004851D0">
        <w:trPr>
          <w:trHeight w:val="435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6D522D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4851D0">
        <w:trPr>
          <w:trHeight w:val="90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</w:t>
            </w:r>
          </w:p>
        </w:tc>
      </w:tr>
      <w:tr w:rsidR="004851D0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1. Должности, отнесенные к профессиональной квалификационной группе «Должности служащих первого уровня»</w:t>
            </w:r>
          </w:p>
        </w:tc>
      </w:tr>
      <w:tr w:rsidR="004851D0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4851D0">
        <w:trPr>
          <w:trHeight w:val="24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Делопроизводитель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2539</w:t>
            </w:r>
          </w:p>
        </w:tc>
      </w:tr>
      <w:tr w:rsidR="004851D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/>
        </w:trPr>
        <w:tc>
          <w:tcPr>
            <w:tcW w:w="9776" w:type="dxa"/>
            <w:gridSpan w:val="2"/>
          </w:tcPr>
          <w:p w:rsidR="004851D0" w:rsidRDefault="004851D0" w:rsidP="006D522D">
            <w:pPr>
              <w:ind w:lef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851D0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2. Должности, отнесенные к профессиональной квалификационной группе «Должности служащих второго уровня»</w:t>
            </w:r>
          </w:p>
        </w:tc>
      </w:tr>
      <w:tr w:rsidR="004851D0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4851D0">
        <w:trPr>
          <w:trHeight w:val="364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Программист, инженер-программист:</w:t>
            </w:r>
          </w:p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3278-3601</w:t>
            </w:r>
          </w:p>
        </w:tc>
      </w:tr>
      <w:tr w:rsidR="004851D0">
        <w:trPr>
          <w:trHeight w:val="364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 квалификационный уровень</w:t>
            </w:r>
          </w:p>
        </w:tc>
      </w:tr>
      <w:tr w:rsidR="004851D0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 высшее профессиональное образование и стаж работы в должности программиста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3958-4345</w:t>
            </w:r>
          </w:p>
        </w:tc>
      </w:tr>
      <w:tr w:rsidR="004851D0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3958-4345</w:t>
            </w:r>
          </w:p>
        </w:tc>
      </w:tr>
      <w:tr w:rsidR="004851D0">
        <w:trPr>
          <w:trHeight w:val="352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3 квалификационный уровень</w:t>
            </w:r>
          </w:p>
        </w:tc>
      </w:tr>
      <w:tr w:rsidR="004851D0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</w:t>
            </w:r>
          </w:p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4768-5221</w:t>
            </w:r>
          </w:p>
        </w:tc>
      </w:tr>
      <w:tr w:rsidR="004851D0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4768-5221</w:t>
            </w:r>
          </w:p>
        </w:tc>
      </w:tr>
      <w:tr w:rsidR="004851D0">
        <w:trPr>
          <w:trHeight w:val="283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4 квалификационный уровень</w:t>
            </w:r>
          </w:p>
        </w:tc>
      </w:tr>
      <w:tr w:rsidR="004851D0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 служащего первого квалификационного уровня, по которым может устанавливаться производное должностное наименование «ведущий»:        </w:t>
            </w:r>
          </w:p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Ведущий программист, ведущий инженер-программист 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5642-6096</w:t>
            </w:r>
          </w:p>
        </w:tc>
      </w:tr>
      <w:tr w:rsidR="004851D0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Ведущий специалист:</w:t>
            </w:r>
          </w:p>
          <w:p w:rsidR="004851D0" w:rsidRPr="006D522D" w:rsidRDefault="004851D0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6D522D" w:rsidRDefault="004851D0" w:rsidP="00D567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5642-6096</w:t>
            </w:r>
          </w:p>
        </w:tc>
      </w:tr>
    </w:tbl>
    <w:p w:rsidR="004851D0" w:rsidRDefault="004851D0" w:rsidP="00D625DB">
      <w:pPr>
        <w:rPr>
          <w:sz w:val="16"/>
          <w:szCs w:val="16"/>
        </w:rPr>
      </w:pPr>
    </w:p>
    <w:p w:rsidR="004851D0" w:rsidRDefault="004851D0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Пункт «</w:t>
      </w:r>
      <w:r w:rsidRPr="0083750D">
        <w:rPr>
          <w:sz w:val="26"/>
          <w:szCs w:val="26"/>
        </w:rPr>
        <w:t>3.3. Размеры окладов рабочих учреждения устанавливаются в зависимости от присвоенных им квалификационных разрядов в соответствии с Единым тарифно-квалификационным справочн</w:t>
      </w:r>
      <w:r>
        <w:rPr>
          <w:sz w:val="26"/>
          <w:szCs w:val="26"/>
        </w:rPr>
        <w:t>иком работ и профессий рабочих»:</w:t>
      </w:r>
    </w:p>
    <w:p w:rsidR="004851D0" w:rsidRPr="0083750D" w:rsidRDefault="004851D0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78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38"/>
        <w:gridCol w:w="1843"/>
      </w:tblGrid>
      <w:tr w:rsidR="004851D0" w:rsidRPr="006D522D">
        <w:trPr>
          <w:cantSplit/>
          <w:trHeight w:val="766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D0" w:rsidRPr="006D522D" w:rsidRDefault="004851D0" w:rsidP="006D522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22D"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 (1 квалификационный разряд)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D0" w:rsidRPr="006D522D" w:rsidRDefault="004851D0" w:rsidP="00CC43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2329</w:t>
            </w:r>
          </w:p>
        </w:tc>
      </w:tr>
    </w:tbl>
    <w:p w:rsidR="004851D0" w:rsidRDefault="004851D0" w:rsidP="00D625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851D0" w:rsidRPr="0083750D" w:rsidRDefault="004851D0" w:rsidP="00D625D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Пункт «</w:t>
      </w:r>
      <w:r w:rsidRPr="0083750D">
        <w:rPr>
          <w:sz w:val="26"/>
          <w:szCs w:val="26"/>
        </w:rPr>
        <w:t>3.4. Должностной оклад руководителя, заместителя руководителя, главного бухгалтера учреждения определяется трудовым договором. Размер должностного оклада устанавливается в соответствии с показателями отнесения учреждения к группе по оплате труда согласно прил</w:t>
      </w:r>
      <w:r>
        <w:rPr>
          <w:sz w:val="26"/>
          <w:szCs w:val="26"/>
        </w:rPr>
        <w:t>ожению 1 к настоящему Положению».</w:t>
      </w:r>
    </w:p>
    <w:p w:rsidR="004851D0" w:rsidRDefault="004851D0" w:rsidP="006D52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410"/>
        <w:gridCol w:w="1394"/>
        <w:gridCol w:w="1276"/>
        <w:gridCol w:w="1417"/>
        <w:gridCol w:w="1276"/>
      </w:tblGrid>
      <w:tr w:rsidR="004851D0">
        <w:trPr>
          <w:trHeight w:val="768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D81F12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IV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81F12">
              <w:rPr>
                <w:color w:val="000000"/>
                <w:sz w:val="26"/>
                <w:szCs w:val="26"/>
              </w:rPr>
              <w:t xml:space="preserve"> группа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</w:tr>
      <w:tr w:rsidR="004851D0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7068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7892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8500</w:t>
            </w:r>
          </w:p>
        </w:tc>
      </w:tr>
      <w:tr w:rsidR="004851D0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6341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6550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7352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7892</w:t>
            </w:r>
          </w:p>
        </w:tc>
      </w:tr>
      <w:tr w:rsidR="004851D0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Главный бухгалтер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6341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6550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7352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851D0" w:rsidRPr="00D81F12" w:rsidRDefault="004851D0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7892</w:t>
            </w:r>
            <w:bookmarkStart w:id="0" w:name="_GoBack"/>
            <w:bookmarkEnd w:id="0"/>
          </w:p>
        </w:tc>
      </w:tr>
    </w:tbl>
    <w:p w:rsidR="004851D0" w:rsidRDefault="004851D0"/>
    <w:p w:rsidR="004851D0" w:rsidRDefault="004851D0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2. Установить, что при индексации тарифных ставок, окладов (должностных окладов), ставок заработной платы их размеры подлежат округлению до целого рубля в сторону увеличения.</w:t>
      </w:r>
    </w:p>
    <w:p w:rsidR="004851D0" w:rsidRPr="0083750D" w:rsidRDefault="004851D0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83750D">
        <w:rPr>
          <w:sz w:val="26"/>
          <w:szCs w:val="26"/>
        </w:rPr>
        <w:t xml:space="preserve">. Настоящее постановление вступает в силу </w:t>
      </w:r>
      <w:r>
        <w:rPr>
          <w:sz w:val="26"/>
          <w:szCs w:val="26"/>
        </w:rPr>
        <w:t>с момента подписания</w:t>
      </w:r>
      <w:r w:rsidRPr="0083750D">
        <w:rPr>
          <w:sz w:val="26"/>
          <w:szCs w:val="26"/>
        </w:rPr>
        <w:t xml:space="preserve"> и распространяет</w:t>
      </w:r>
      <w:r>
        <w:rPr>
          <w:sz w:val="26"/>
          <w:szCs w:val="26"/>
        </w:rPr>
        <w:t xml:space="preserve"> свое действие</w:t>
      </w:r>
      <w:r w:rsidRPr="0083750D">
        <w:rPr>
          <w:sz w:val="26"/>
          <w:szCs w:val="26"/>
        </w:rPr>
        <w:t xml:space="preserve"> на правоотношения, возникшие с 1 октября 20</w:t>
      </w:r>
      <w:r>
        <w:rPr>
          <w:sz w:val="26"/>
          <w:szCs w:val="26"/>
        </w:rPr>
        <w:t>22</w:t>
      </w:r>
      <w:r w:rsidRPr="0083750D">
        <w:rPr>
          <w:sz w:val="26"/>
          <w:szCs w:val="26"/>
        </w:rPr>
        <w:t xml:space="preserve"> года.</w:t>
      </w:r>
    </w:p>
    <w:p w:rsidR="004851D0" w:rsidRPr="0083750D" w:rsidRDefault="004851D0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83750D">
        <w:rPr>
          <w:sz w:val="26"/>
          <w:szCs w:val="26"/>
        </w:rPr>
        <w:t xml:space="preserve">Данное постановление разместить на официальном сайте </w:t>
      </w:r>
      <w:hyperlink r:id="rId4" w:history="1">
        <w:r w:rsidRPr="00483B58">
          <w:rPr>
            <w:rStyle w:val="Hyperlink"/>
            <w:sz w:val="26"/>
            <w:szCs w:val="26"/>
            <w:lang w:val="en-US"/>
          </w:rPr>
          <w:t>www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unradm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 xml:space="preserve"> в сети Интернет.</w:t>
      </w:r>
    </w:p>
    <w:p w:rsidR="004851D0" w:rsidRDefault="004851D0">
      <w:pPr>
        <w:rPr>
          <w:sz w:val="28"/>
          <w:szCs w:val="28"/>
        </w:rPr>
      </w:pPr>
    </w:p>
    <w:p w:rsidR="004851D0" w:rsidRDefault="004851D0">
      <w:pPr>
        <w:rPr>
          <w:sz w:val="28"/>
          <w:szCs w:val="28"/>
        </w:rPr>
      </w:pPr>
    </w:p>
    <w:p w:rsidR="004851D0" w:rsidRDefault="004851D0">
      <w:pPr>
        <w:rPr>
          <w:sz w:val="28"/>
          <w:szCs w:val="28"/>
        </w:rPr>
      </w:pPr>
    </w:p>
    <w:p w:rsidR="004851D0" w:rsidRDefault="004851D0">
      <w:pPr>
        <w:rPr>
          <w:sz w:val="28"/>
          <w:szCs w:val="28"/>
        </w:rPr>
      </w:pPr>
    </w:p>
    <w:tbl>
      <w:tblPr>
        <w:tblW w:w="9603" w:type="dxa"/>
        <w:tblInd w:w="-106" w:type="dxa"/>
        <w:tblLayout w:type="fixed"/>
        <w:tblLook w:val="0000"/>
      </w:tblPr>
      <w:tblGrid>
        <w:gridCol w:w="7382"/>
        <w:gridCol w:w="2221"/>
      </w:tblGrid>
      <w:tr w:rsidR="004851D0" w:rsidRPr="00C44C51">
        <w:tc>
          <w:tcPr>
            <w:tcW w:w="7382" w:type="dxa"/>
          </w:tcPr>
          <w:p w:rsidR="004851D0" w:rsidRPr="000D08AF" w:rsidRDefault="004851D0" w:rsidP="00065DD0">
            <w:pPr>
              <w:snapToGrid w:val="0"/>
            </w:pPr>
            <w:r>
              <w:t>Г</w:t>
            </w:r>
            <w:r w:rsidRPr="000D08AF">
              <w:t>лав</w:t>
            </w:r>
            <w:r>
              <w:t>а</w:t>
            </w:r>
            <w:r w:rsidRPr="000D08AF">
              <w:t xml:space="preserve"> администрации Унечского района</w:t>
            </w:r>
          </w:p>
        </w:tc>
        <w:tc>
          <w:tcPr>
            <w:tcW w:w="2221" w:type="dxa"/>
          </w:tcPr>
          <w:p w:rsidR="004851D0" w:rsidRPr="000D08AF" w:rsidRDefault="004851D0" w:rsidP="003072DE">
            <w:pPr>
              <w:snapToGrid w:val="0"/>
            </w:pPr>
            <w:r>
              <w:t>А.М. Кусков</w:t>
            </w:r>
          </w:p>
        </w:tc>
      </w:tr>
      <w:tr w:rsidR="004851D0" w:rsidRPr="00C44C51">
        <w:trPr>
          <w:trHeight w:val="252"/>
        </w:trPr>
        <w:tc>
          <w:tcPr>
            <w:tcW w:w="9603" w:type="dxa"/>
            <w:gridSpan w:val="2"/>
          </w:tcPr>
          <w:p w:rsidR="004851D0" w:rsidRPr="000D08AF" w:rsidRDefault="004851D0" w:rsidP="003072DE"/>
        </w:tc>
      </w:tr>
    </w:tbl>
    <w:p w:rsidR="004851D0" w:rsidRPr="0083750D" w:rsidRDefault="004851D0" w:rsidP="00912C69">
      <w:pPr>
        <w:jc w:val="both"/>
        <w:rPr>
          <w:sz w:val="26"/>
          <w:szCs w:val="26"/>
        </w:rPr>
      </w:pPr>
    </w:p>
    <w:sectPr w:rsidR="004851D0" w:rsidRPr="0083750D" w:rsidSect="00F77E2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C00"/>
    <w:rsid w:val="00065DD0"/>
    <w:rsid w:val="000D08AF"/>
    <w:rsid w:val="000E7015"/>
    <w:rsid w:val="000F1F73"/>
    <w:rsid w:val="001439AE"/>
    <w:rsid w:val="00223AB8"/>
    <w:rsid w:val="002B5883"/>
    <w:rsid w:val="003072DE"/>
    <w:rsid w:val="00323B39"/>
    <w:rsid w:val="00363909"/>
    <w:rsid w:val="003F090F"/>
    <w:rsid w:val="003F7461"/>
    <w:rsid w:val="00483B58"/>
    <w:rsid w:val="004851D0"/>
    <w:rsid w:val="004C5C00"/>
    <w:rsid w:val="005263B8"/>
    <w:rsid w:val="005D1691"/>
    <w:rsid w:val="00692509"/>
    <w:rsid w:val="006A1B96"/>
    <w:rsid w:val="006B3240"/>
    <w:rsid w:val="006D522D"/>
    <w:rsid w:val="006F235E"/>
    <w:rsid w:val="0072068A"/>
    <w:rsid w:val="007A23A4"/>
    <w:rsid w:val="007A7872"/>
    <w:rsid w:val="007C5435"/>
    <w:rsid w:val="007D1AC8"/>
    <w:rsid w:val="007D521C"/>
    <w:rsid w:val="00803A76"/>
    <w:rsid w:val="008116A9"/>
    <w:rsid w:val="00814C8B"/>
    <w:rsid w:val="00823D97"/>
    <w:rsid w:val="0083750D"/>
    <w:rsid w:val="00843DA4"/>
    <w:rsid w:val="00847AF5"/>
    <w:rsid w:val="00872128"/>
    <w:rsid w:val="008944D3"/>
    <w:rsid w:val="00895B10"/>
    <w:rsid w:val="008E092C"/>
    <w:rsid w:val="008F0CC7"/>
    <w:rsid w:val="009111E3"/>
    <w:rsid w:val="00912C69"/>
    <w:rsid w:val="00987074"/>
    <w:rsid w:val="009A5AA9"/>
    <w:rsid w:val="00A0481F"/>
    <w:rsid w:val="00A07840"/>
    <w:rsid w:val="00AC68FA"/>
    <w:rsid w:val="00AE05FA"/>
    <w:rsid w:val="00AE24C9"/>
    <w:rsid w:val="00B26E51"/>
    <w:rsid w:val="00B40EDB"/>
    <w:rsid w:val="00B47555"/>
    <w:rsid w:val="00C11204"/>
    <w:rsid w:val="00C26F27"/>
    <w:rsid w:val="00C41653"/>
    <w:rsid w:val="00C44C51"/>
    <w:rsid w:val="00CC43A4"/>
    <w:rsid w:val="00CE2A4F"/>
    <w:rsid w:val="00D0668A"/>
    <w:rsid w:val="00D23074"/>
    <w:rsid w:val="00D5020D"/>
    <w:rsid w:val="00D56791"/>
    <w:rsid w:val="00D57855"/>
    <w:rsid w:val="00D625DB"/>
    <w:rsid w:val="00D81F12"/>
    <w:rsid w:val="00DD0F65"/>
    <w:rsid w:val="00DD4DF7"/>
    <w:rsid w:val="00DD7EAE"/>
    <w:rsid w:val="00DE3620"/>
    <w:rsid w:val="00E12A45"/>
    <w:rsid w:val="00E42613"/>
    <w:rsid w:val="00E92783"/>
    <w:rsid w:val="00F12155"/>
    <w:rsid w:val="00F21A60"/>
    <w:rsid w:val="00F77E26"/>
    <w:rsid w:val="00FC2FFA"/>
    <w:rsid w:val="00FD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625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D625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D625DB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625D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416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653"/>
    <w:rPr>
      <w:rFonts w:ascii="Segoe UI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rsid w:val="00B26E5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659</TotalTime>
  <Pages>4</Pages>
  <Words>942</Words>
  <Characters>5372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4</dc:creator>
  <cp:keywords/>
  <dc:description/>
  <cp:lastModifiedBy>Лосева Е.Ю.</cp:lastModifiedBy>
  <cp:revision>43</cp:revision>
  <cp:lastPrinted>2022-10-13T11:34:00Z</cp:lastPrinted>
  <dcterms:created xsi:type="dcterms:W3CDTF">2019-10-10T09:09:00Z</dcterms:created>
  <dcterms:modified xsi:type="dcterms:W3CDTF">2022-11-11T06:02:00Z</dcterms:modified>
</cp:coreProperties>
</file>